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50E07" w14:textId="6AF44A09" w:rsidR="00567C94" w:rsidRPr="00FE135A" w:rsidRDefault="00E76EC8" w:rsidP="00FE135A">
      <w:pPr>
        <w:rPr>
          <w:rFonts w:ascii="Corbel" w:hAnsi="Corbel"/>
          <w:b/>
          <w:sz w:val="24"/>
          <w:szCs w:val="24"/>
        </w:rPr>
      </w:pPr>
      <w:bookmarkStart w:id="0" w:name="_Toc448087066"/>
      <w:bookmarkStart w:id="1" w:name="_Toc456699878"/>
      <w:r>
        <w:rPr>
          <w:rFonts w:ascii="Corbel" w:hAnsi="Corbel"/>
          <w:b/>
          <w:sz w:val="24"/>
          <w:szCs w:val="24"/>
        </w:rPr>
        <w:t>Bijlage F</w:t>
      </w:r>
      <w:r w:rsidRPr="00FE135A">
        <w:rPr>
          <w:rFonts w:ascii="Corbel" w:hAnsi="Corbel"/>
          <w:b/>
          <w:sz w:val="24"/>
          <w:szCs w:val="24"/>
        </w:rPr>
        <w:t>ormat kerncompetentie</w:t>
      </w:r>
      <w:bookmarkEnd w:id="0"/>
      <w:bookmarkEnd w:id="1"/>
      <w:r w:rsidR="00567C94">
        <w:rPr>
          <w:rFonts w:ascii="Corbel" w:hAnsi="Corbel"/>
          <w:b/>
          <w:sz w:val="24"/>
          <w:szCs w:val="24"/>
        </w:rPr>
        <w:t>s</w:t>
      </w:r>
    </w:p>
    <w:p w14:paraId="6D32DC6F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486A2FF6" w14:textId="77777777" w:rsidTr="009933A0">
        <w:trPr>
          <w:trHeight w:val="20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533F7C78" w14:textId="6A848B0E" w:rsidR="00A57DF0" w:rsidRPr="00A57DF0" w:rsidRDefault="00125F21" w:rsidP="008717D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</w:t>
            </w:r>
            <w:r w:rsidR="00567C94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1</w:t>
            </w:r>
            <w:r w:rsidR="008717DD"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4596E208" w14:textId="40A36497" w:rsidR="00D155E8" w:rsidRPr="00EE6690" w:rsidRDefault="00890CD1" w:rsidP="008717D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bCs/>
                <w:color w:val="FFFFFF" w:themeColor="background1"/>
                <w:szCs w:val="18"/>
              </w:rPr>
            </w:pPr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voor een referentie-organisatie op het gebied van lokale belastingen minimaal 400.000 gepersonaliseerde documenten gedrukt of geprint binnen maximaal 4 kalenderdagen na akkoord op </w:t>
            </w:r>
            <w:r w:rsidR="006F774A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de </w:t>
            </w:r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drukproef.</w:t>
            </w:r>
          </w:p>
        </w:tc>
      </w:tr>
      <w:tr w:rsidR="00D82414" w:rsidRPr="001A17B8" w14:paraId="279CBE46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2CBECF27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F1DDC64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13A2619E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33C4405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A0A3D51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5DF53E5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61D5CC2E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5787B3C1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C07C64A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14EA9D3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2250FD" w:rsidRPr="001A17B8" w14:paraId="617F5307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5758CF4" w14:textId="276253CB" w:rsidR="002250FD" w:rsidRDefault="002250FD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Is de referentie-organisatie een organisatie op het gebied van lokale belastingen? </w:t>
            </w:r>
          </w:p>
        </w:tc>
        <w:tc>
          <w:tcPr>
            <w:tcW w:w="3941" w:type="dxa"/>
            <w:shd w:val="clear" w:color="auto" w:fill="auto"/>
          </w:tcPr>
          <w:p w14:paraId="2BD3CD28" w14:textId="77777777" w:rsidR="002250FD" w:rsidRPr="00EC5DB5" w:rsidRDefault="002250FD" w:rsidP="002250F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764037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59AD1EB1" w14:textId="777242E8" w:rsidR="002250FD" w:rsidRPr="001E36FF" w:rsidRDefault="002250FD" w:rsidP="002250F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42811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D82414" w:rsidRPr="001A17B8" w14:paraId="5162A039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206FA51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0BDEE10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6868A5DE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FA97E54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4602B44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44A2C961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1B03182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F68055F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6157E193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34146D19" w14:textId="4CDB8C72" w:rsidR="00D82414" w:rsidRPr="00100C32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 w:rsidRPr="00100C32"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 w:rsidRPr="00100C32"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</w:t>
            </w:r>
            <w:r w:rsidR="0047548D" w:rsidRPr="00100C32">
              <w:rPr>
                <w:rFonts w:ascii="Corbel" w:hAnsi="Corbel"/>
                <w:sz w:val="16"/>
                <w:szCs w:val="16"/>
              </w:rPr>
              <w:t xml:space="preserve"> </w:t>
            </w:r>
            <w:r w:rsidRPr="00100C32">
              <w:rPr>
                <w:rFonts w:ascii="Corbel" w:hAnsi="Corbel"/>
                <w:sz w:val="16"/>
                <w:szCs w:val="16"/>
              </w:rPr>
              <w:t>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0EAA3047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20ABF41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5FB7518E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0375B0C1" w14:textId="77777777" w:rsidR="001E36FF" w:rsidRPr="00100C32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 w:rsidRPr="00100C32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 w:rsidRPr="00100C32">
              <w:rPr>
                <w:rFonts w:ascii="Corbel" w:hAnsi="Corbel"/>
                <w:sz w:val="16"/>
                <w:szCs w:val="16"/>
              </w:rPr>
              <w:t>blijkt:</w:t>
            </w:r>
          </w:p>
          <w:p w14:paraId="550A8240" w14:textId="77777777" w:rsidR="00D82414" w:rsidRPr="00100C32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F33BC8D" w14:textId="77777777" w:rsidR="00D82414" w:rsidRPr="00100C32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ED524E5" w14:textId="77777777" w:rsidR="00D82414" w:rsidRPr="00100C32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1F53D75" w14:textId="77777777" w:rsidR="00D82414" w:rsidRPr="00100C32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8438A4C" w14:textId="77777777" w:rsidR="00D82414" w:rsidRPr="00100C32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21D4273" w14:textId="77777777" w:rsidR="001E36FF" w:rsidRPr="00100C32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678B227F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31F90" w:rsidRPr="001A17B8" w14:paraId="26EFEC06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076ACEED" w14:textId="5D0E17E0" w:rsidR="00D31F90" w:rsidRPr="00EC5DB5" w:rsidRDefault="00D31F90" w:rsidP="00FC633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bCs/>
                <w:sz w:val="16"/>
                <w:szCs w:val="16"/>
              </w:rPr>
              <w:t>H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eeft </w:t>
            </w:r>
            <w:r>
              <w:rPr>
                <w:rFonts w:ascii="Corbel" w:hAnsi="Corbel"/>
                <w:bCs/>
                <w:sz w:val="16"/>
                <w:szCs w:val="16"/>
              </w:rPr>
              <w:t xml:space="preserve">uw organisatie 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voor </w:t>
            </w:r>
            <w:r>
              <w:rPr>
                <w:rFonts w:ascii="Corbel" w:hAnsi="Corbel"/>
                <w:bCs/>
                <w:sz w:val="16"/>
                <w:szCs w:val="16"/>
              </w:rPr>
              <w:t>de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 referentie-organisatie op het gebied van lokale belastingen minimaal 400.000 gepersonaliseerde documenten gedrukt of geprint</w:t>
            </w:r>
            <w:r w:rsidR="00181DCC">
              <w:rPr>
                <w:rFonts w:ascii="Corbel" w:hAnsi="Corbel"/>
                <w:bCs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279106E8" w14:textId="2CED2909" w:rsidR="00D31F90" w:rsidRPr="00EC5DB5" w:rsidRDefault="00D31F90" w:rsidP="00FC633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5977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  <w:r w:rsidR="00181DCC">
              <w:rPr>
                <w:rFonts w:ascii="Corbel" w:eastAsia="MS Gothic" w:hAnsi="Corbel"/>
                <w:sz w:val="16"/>
                <w:szCs w:val="16"/>
              </w:rPr>
              <w:t xml:space="preserve">, </w:t>
            </w:r>
            <w:r w:rsidR="00181DCC" w:rsidRPr="00181DCC">
              <w:rPr>
                <w:rFonts w:ascii="Corbel" w:eastAsia="MS Gothic" w:hAnsi="Corbel"/>
                <w:sz w:val="16"/>
                <w:szCs w:val="16"/>
                <w:highlight w:val="lightGray"/>
              </w:rPr>
              <w:t>&lt;aantal&gt;</w:t>
            </w:r>
            <w:r w:rsidR="00181DCC">
              <w:rPr>
                <w:rFonts w:ascii="Corbel" w:eastAsia="MS Gothic" w:hAnsi="Corbel"/>
                <w:sz w:val="16"/>
                <w:szCs w:val="16"/>
              </w:rPr>
              <w:t xml:space="preserve"> gepersonaliseerde documenten</w:t>
            </w:r>
          </w:p>
          <w:p w14:paraId="01C2BD97" w14:textId="77777777" w:rsidR="00D31F90" w:rsidRPr="00EC5DB5" w:rsidRDefault="00D31F90" w:rsidP="00FC633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13678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D31F90" w:rsidRPr="001A17B8" w14:paraId="2B059E81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2EAF5567" w14:textId="3E96013B" w:rsidR="00D31F90" w:rsidRPr="00100C32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bCs/>
                <w:sz w:val="16"/>
                <w:szCs w:val="16"/>
              </w:rPr>
              <w:t>H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eeft </w:t>
            </w:r>
            <w:r>
              <w:rPr>
                <w:rFonts w:ascii="Corbel" w:hAnsi="Corbel"/>
                <w:bCs/>
                <w:sz w:val="16"/>
                <w:szCs w:val="16"/>
              </w:rPr>
              <w:t xml:space="preserve">uw organisatie 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voor </w:t>
            </w:r>
            <w:r>
              <w:rPr>
                <w:rFonts w:ascii="Corbel" w:hAnsi="Corbel"/>
                <w:bCs/>
                <w:sz w:val="16"/>
                <w:szCs w:val="16"/>
              </w:rPr>
              <w:t>de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 referentie-organisatie op het gebied van lokale belastingen </w:t>
            </w:r>
            <w:r w:rsidR="00181DCC">
              <w:rPr>
                <w:rFonts w:ascii="Corbel" w:hAnsi="Corbel"/>
                <w:bCs/>
                <w:sz w:val="16"/>
                <w:szCs w:val="16"/>
              </w:rPr>
              <w:t xml:space="preserve">de 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minimaal 400.000 </w:t>
            </w:r>
            <w:r w:rsidR="00B931A6" w:rsidRPr="00EC5DB5">
              <w:rPr>
                <w:rFonts w:ascii="Corbel" w:hAnsi="Corbel"/>
                <w:bCs/>
                <w:sz w:val="16"/>
                <w:szCs w:val="16"/>
              </w:rPr>
              <w:t>gedrukt</w:t>
            </w:r>
            <w:r w:rsidR="00B931A6">
              <w:rPr>
                <w:rFonts w:ascii="Corbel" w:hAnsi="Corbel"/>
                <w:bCs/>
                <w:sz w:val="16"/>
                <w:szCs w:val="16"/>
              </w:rPr>
              <w:t>e</w:t>
            </w:r>
            <w:r w:rsidR="00B931A6" w:rsidRPr="00EC5DB5">
              <w:rPr>
                <w:rFonts w:ascii="Corbel" w:hAnsi="Corbel"/>
                <w:bCs/>
                <w:sz w:val="16"/>
                <w:szCs w:val="16"/>
              </w:rPr>
              <w:t xml:space="preserve"> of geprin</w:t>
            </w:r>
            <w:r w:rsidR="00B931A6">
              <w:rPr>
                <w:rFonts w:ascii="Corbel" w:hAnsi="Corbel"/>
                <w:bCs/>
                <w:sz w:val="16"/>
                <w:szCs w:val="16"/>
              </w:rPr>
              <w:t xml:space="preserve">te 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>gepersonaliseerde documenten binnen maximaal 4 kalenderdagen na akkoord op drukproef</w:t>
            </w:r>
            <w:r w:rsidR="00B931A6">
              <w:rPr>
                <w:rFonts w:ascii="Corbel" w:hAnsi="Corbel"/>
                <w:bCs/>
                <w:sz w:val="16"/>
                <w:szCs w:val="16"/>
              </w:rPr>
              <w:t xml:space="preserve"> verzonden</w:t>
            </w:r>
            <w:r>
              <w:rPr>
                <w:rFonts w:ascii="Corbel" w:hAnsi="Corbel"/>
                <w:bCs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11749925" w14:textId="354A9AE6" w:rsidR="00B931A6" w:rsidRPr="00EC5DB5" w:rsidRDefault="00B931A6" w:rsidP="00B931A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47236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  <w:r>
              <w:rPr>
                <w:rFonts w:ascii="Corbel" w:eastAsia="MS Gothic" w:hAnsi="Corbel"/>
                <w:sz w:val="16"/>
                <w:szCs w:val="16"/>
              </w:rPr>
              <w:t>,</w:t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 binnen maximaal </w:t>
            </w:r>
            <w:r w:rsidRPr="00181DCC">
              <w:rPr>
                <w:rFonts w:ascii="Corbel" w:eastAsia="MS Gothic" w:hAnsi="Corbel"/>
                <w:sz w:val="16"/>
                <w:szCs w:val="16"/>
                <w:highlight w:val="lightGray"/>
              </w:rPr>
              <w:t>&lt;aantal&gt;</w:t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>
              <w:rPr>
                <w:rFonts w:ascii="Corbel" w:eastAsia="MS Gothic" w:hAnsi="Corbel"/>
                <w:sz w:val="16"/>
                <w:szCs w:val="16"/>
              </w:rPr>
              <w:t>kalenderdagen na akkoord op de drukproef</w:t>
            </w:r>
          </w:p>
          <w:p w14:paraId="176C264A" w14:textId="4123CD66" w:rsidR="00D31F90" w:rsidRPr="001E36FF" w:rsidRDefault="00B931A6" w:rsidP="00B931A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634008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D31F90" w:rsidRPr="001A17B8" w14:paraId="0BCD2A66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3C1E7DB" w14:textId="1DA7C4A9" w:rsidR="00D31F90" w:rsidRPr="00100C32" w:rsidRDefault="00D31F90" w:rsidP="00D31F9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De gevraagde kerncompetentie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00E8A34A" w14:textId="77777777" w:rsidR="00D31F90" w:rsidRPr="00A019E4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7CD027B" w14:textId="77777777" w:rsidR="00D31F90" w:rsidRPr="00A019E4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0EE51629" w14:textId="77777777" w:rsidR="00D31F90" w:rsidRPr="00A019E4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58FCA16" w14:textId="77777777" w:rsidR="00D31F90" w:rsidRPr="00A019E4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8486164" w14:textId="77777777" w:rsidR="00D31F90" w:rsidRPr="00376FA8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31F90" w:rsidRPr="001A17B8" w14:paraId="0548BC31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58E04247" w14:textId="77777777" w:rsidR="00D31F90" w:rsidRPr="00100C32" w:rsidRDefault="00D31F90" w:rsidP="00D31F9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2E5B729D" w14:textId="77777777" w:rsidR="00D31F90" w:rsidRPr="00376FA8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31F90" w:rsidRPr="001A17B8" w14:paraId="08FA242F" w14:textId="77777777" w:rsidTr="009933A0">
        <w:trPr>
          <w:trHeight w:val="20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52685E65" w14:textId="77777777" w:rsidR="00D31F90" w:rsidRPr="00100C32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00C32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D31F90" w:rsidRPr="001A17B8" w14:paraId="5068BE2F" w14:textId="77777777" w:rsidTr="009933A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7F4ACA3B" w14:textId="483059AA" w:rsidR="00D31F90" w:rsidRPr="00100C32" w:rsidRDefault="00D31F90" w:rsidP="00D31F9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00C32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tevredenheid uitvoeren van deze referentie-opdracht, ervaring te hebben met bovengenoemde kerncompetentie. </w:t>
            </w:r>
          </w:p>
          <w:p w14:paraId="733D2B3F" w14:textId="77777777" w:rsidR="00D31F90" w:rsidRPr="00100C32" w:rsidRDefault="00D31F90" w:rsidP="00D31F9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CB10CCC" w14:textId="77777777" w:rsidR="00D31F90" w:rsidRPr="00100C32" w:rsidRDefault="00D31F90" w:rsidP="00D31F90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100C32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Dit kan bij de referent worden geverifieerd zonder voorafgaande toestemming 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7F4499CA" w14:textId="77777777" w:rsidR="00D31F90" w:rsidRPr="00A019E4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5CCD69E" w14:textId="77777777" w:rsidR="00D31F90" w:rsidRPr="001A17B8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1E52252C" w14:textId="77777777" w:rsidR="00D31F90" w:rsidRPr="001A17B8" w:rsidRDefault="00D31F90" w:rsidP="00D31F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5D54E990" w14:textId="326E5D4C" w:rsidR="00890CD1" w:rsidRDefault="00890CD1" w:rsidP="007650B2">
      <w:pPr>
        <w:spacing w:after="200" w:line="276" w:lineRule="auto"/>
      </w:pPr>
    </w:p>
    <w:p w14:paraId="4EFDF36B" w14:textId="77777777" w:rsidR="00890CD1" w:rsidRDefault="00890CD1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890CD1" w:rsidRPr="00CF3901" w14:paraId="4AB2CC64" w14:textId="77777777" w:rsidTr="005C5086">
        <w:trPr>
          <w:trHeight w:val="20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23650C1C" w14:textId="1BFF1BA6" w:rsidR="00890CD1" w:rsidRPr="00A57DF0" w:rsidRDefault="00890CD1" w:rsidP="009B3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>Kerncompetentie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EE669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2</w:t>
            </w: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768E4325" w14:textId="79F1DA24" w:rsidR="00890CD1" w:rsidRPr="00EE6690" w:rsidRDefault="00EE6690" w:rsidP="009B3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</w:pPr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voor een referentie-organisatie documenten aangeboden via mijn </w:t>
            </w:r>
            <w:proofErr w:type="spellStart"/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MijnOverheid</w:t>
            </w:r>
            <w:proofErr w:type="spellEnd"/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, zodat de klanten van de referentie-organisatie de documenten konden raadplegen via de </w:t>
            </w:r>
            <w:proofErr w:type="spellStart"/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Berichtenbox</w:t>
            </w:r>
            <w:proofErr w:type="spellEnd"/>
            <w:r w:rsidRPr="00EE6690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.</w:t>
            </w:r>
          </w:p>
        </w:tc>
      </w:tr>
      <w:tr w:rsidR="00890CD1" w:rsidRPr="001A17B8" w14:paraId="1FBF5863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857EC2C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00C37A3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5253E24A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0AAE7E4C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32FE327" w14:textId="77777777" w:rsidR="00890CD1" w:rsidRPr="001E36FF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F2A3C30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15204BE8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771D1D73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2FFCC8C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A56F5CC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16C00AEE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30CD0FC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DBA14E2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3A4981C0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070046E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466E41A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4217D494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3103877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F704BC6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163159CC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2743101A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</w:t>
            </w:r>
            <w:r w:rsidRPr="00100C32">
              <w:rPr>
                <w:rFonts w:ascii="Corbel" w:hAnsi="Corbel"/>
                <w:sz w:val="16"/>
                <w:szCs w:val="16"/>
              </w:rPr>
              <w:t>deelnemer aan Samenwerkingsverband of specifieke Derde waarop door Inschrijver een beroep</w:t>
            </w:r>
            <w:r>
              <w:rPr>
                <w:rFonts w:ascii="Corbel" w:hAnsi="Corbel"/>
                <w:sz w:val="16"/>
                <w:szCs w:val="16"/>
              </w:rPr>
              <w:t xml:space="preserve">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52CD8338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12FEA0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28BDD056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7E4E9F61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294535E4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F3123CC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B373D3F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135888F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DC4945D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7C9964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0C15507F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5BE8B51E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4EE2F90" w14:textId="39398C0B" w:rsidR="00890CD1" w:rsidRPr="00EC5DB5" w:rsidRDefault="005C5086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bCs/>
                <w:sz w:val="16"/>
                <w:szCs w:val="16"/>
              </w:rPr>
              <w:t>Heeft uw organisatie</w:t>
            </w:r>
            <w:r w:rsidR="00EC5DB5" w:rsidRPr="00EC5DB5">
              <w:rPr>
                <w:rFonts w:ascii="Corbel" w:hAnsi="Corbel"/>
                <w:bCs/>
                <w:sz w:val="16"/>
                <w:szCs w:val="16"/>
              </w:rPr>
              <w:t xml:space="preserve"> voor </w:t>
            </w:r>
            <w:r>
              <w:rPr>
                <w:rFonts w:ascii="Corbel" w:hAnsi="Corbel"/>
                <w:bCs/>
                <w:sz w:val="16"/>
                <w:szCs w:val="16"/>
              </w:rPr>
              <w:t>de</w:t>
            </w:r>
            <w:r w:rsidR="00EC5DB5" w:rsidRPr="00EC5DB5">
              <w:rPr>
                <w:rFonts w:ascii="Corbel" w:hAnsi="Corbel"/>
                <w:bCs/>
                <w:sz w:val="16"/>
                <w:szCs w:val="16"/>
              </w:rPr>
              <w:t xml:space="preserve"> referentie-organisatie documenten aangeboden via mijn </w:t>
            </w:r>
            <w:proofErr w:type="spellStart"/>
            <w:r w:rsidR="00EC5DB5" w:rsidRPr="00EC5DB5">
              <w:rPr>
                <w:rFonts w:ascii="Corbel" w:hAnsi="Corbel"/>
                <w:bCs/>
                <w:sz w:val="16"/>
                <w:szCs w:val="16"/>
              </w:rPr>
              <w:t>MijnOverheid</w:t>
            </w:r>
            <w:proofErr w:type="spellEnd"/>
            <w:r w:rsidR="00EC5DB5" w:rsidRPr="00EC5DB5">
              <w:rPr>
                <w:rFonts w:ascii="Corbel" w:hAnsi="Corbel"/>
                <w:bCs/>
                <w:sz w:val="16"/>
                <w:szCs w:val="16"/>
              </w:rPr>
              <w:t xml:space="preserve">, zodat de klanten van de referentie-organisatie de documenten konden raadplegen via de </w:t>
            </w:r>
            <w:proofErr w:type="spellStart"/>
            <w:r w:rsidR="00EC5DB5" w:rsidRPr="00EC5DB5">
              <w:rPr>
                <w:rFonts w:ascii="Corbel" w:hAnsi="Corbel"/>
                <w:bCs/>
                <w:sz w:val="16"/>
                <w:szCs w:val="16"/>
              </w:rPr>
              <w:t>Berichtenbox</w:t>
            </w:r>
            <w:proofErr w:type="spellEnd"/>
            <w:r>
              <w:rPr>
                <w:rFonts w:ascii="Corbel" w:hAnsi="Corbel"/>
                <w:bCs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10A36342" w14:textId="77777777" w:rsidR="00890CD1" w:rsidRPr="00EC5DB5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13227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67239A70" w14:textId="77777777" w:rsidR="00890CD1" w:rsidRPr="00EC5DB5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459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890CD1"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890CD1" w:rsidRPr="001A17B8" w14:paraId="4D68F626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7FFBAE8" w14:textId="77777777" w:rsidR="00890CD1" w:rsidRPr="00100C32" w:rsidRDefault="00890CD1" w:rsidP="009B3F2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De gevraagde kerncompetentie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48B204C6" w14:textId="77777777" w:rsidR="00890CD1" w:rsidRPr="00A019E4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88005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06DEABE" w14:textId="77777777" w:rsidR="00890CD1" w:rsidRPr="00A019E4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2272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890CD1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890CD1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3D37635" w14:textId="77777777" w:rsidR="00890CD1" w:rsidRPr="00A019E4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26A9A69" w14:textId="77777777" w:rsidR="00890CD1" w:rsidRPr="00A019E4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B268BC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14935074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EB7E167" w14:textId="77777777" w:rsidR="00890CD1" w:rsidRPr="00100C32" w:rsidRDefault="00890CD1" w:rsidP="009B3F2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7F4EFED6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0981C6B1" w14:textId="77777777" w:rsidTr="005C5086">
        <w:trPr>
          <w:trHeight w:val="20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72823D97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00C32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890CD1" w:rsidRPr="001A17B8" w14:paraId="61D87C8E" w14:textId="77777777" w:rsidTr="005C5086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52B01917" w14:textId="77777777" w:rsidR="00890CD1" w:rsidRPr="00100C32" w:rsidRDefault="00890CD1" w:rsidP="009B3F2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00C32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tevredenheid uitvoeren van deze referentie-opdracht, ervaring te hebben met bovengenoemde kerncompetentie. </w:t>
            </w:r>
          </w:p>
          <w:p w14:paraId="48BF6850" w14:textId="77777777" w:rsidR="00890CD1" w:rsidRPr="00100C32" w:rsidRDefault="00890CD1" w:rsidP="009B3F2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7211A08C" w14:textId="77777777" w:rsidR="00890CD1" w:rsidRPr="00100C32" w:rsidRDefault="00890CD1" w:rsidP="009B3F22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100C32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Dit kan bij de referent worden geverifieerd zonder voorafgaande toestemming 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294912BF" w14:textId="77777777" w:rsidR="00890CD1" w:rsidRPr="00A019E4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897360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360F4D6" w14:textId="77777777" w:rsidR="00890CD1" w:rsidRPr="001A17B8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48877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890CD1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890CD1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699DB292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492F348B" w14:textId="77777777" w:rsidR="00890CD1" w:rsidRDefault="00890CD1" w:rsidP="00890CD1">
      <w:pPr>
        <w:spacing w:after="200" w:line="276" w:lineRule="auto"/>
      </w:pPr>
    </w:p>
    <w:p w14:paraId="71966A06" w14:textId="32FF93FC" w:rsidR="00890CD1" w:rsidRDefault="00890CD1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890CD1" w:rsidRPr="00CF3901" w14:paraId="6EF347C2" w14:textId="77777777" w:rsidTr="000C5BDA">
        <w:trPr>
          <w:trHeight w:val="20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27C1FAE6" w14:textId="0FD6E103" w:rsidR="00890CD1" w:rsidRPr="00A57DF0" w:rsidRDefault="00890CD1" w:rsidP="009B3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>Kerncompetentie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282F96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3</w:t>
            </w: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57C30067" w14:textId="4E9BC5C5" w:rsidR="00890CD1" w:rsidRPr="00282F96" w:rsidRDefault="00282F96" w:rsidP="009B3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color w:val="FFFFFF" w:themeColor="background1"/>
                <w:szCs w:val="18"/>
              </w:rPr>
            </w:pPr>
            <w:r w:rsidRPr="00282F96">
              <w:rPr>
                <w:rFonts w:ascii="Corbel" w:hAnsi="Corbel"/>
                <w:sz w:val="16"/>
                <w:szCs w:val="16"/>
              </w:rPr>
              <w:t xml:space="preserve">Inschrijver heeft voor een referentie-organisatie minimaal 400.000 documenten op jaarbasis </w:t>
            </w:r>
            <w:proofErr w:type="spellStart"/>
            <w:r w:rsidRPr="00282F96">
              <w:rPr>
                <w:rFonts w:ascii="Corbel" w:hAnsi="Corbel"/>
                <w:sz w:val="16"/>
                <w:szCs w:val="16"/>
              </w:rPr>
              <w:t>gecouverteerd</w:t>
            </w:r>
            <w:proofErr w:type="spellEnd"/>
            <w:r w:rsidRPr="00282F96">
              <w:rPr>
                <w:rFonts w:ascii="Corbel" w:hAnsi="Corbel"/>
                <w:sz w:val="16"/>
                <w:szCs w:val="16"/>
              </w:rPr>
              <w:t xml:space="preserve"> en aangeboden bij een verzender zodat deze tijdig (op </w:t>
            </w:r>
            <w:proofErr w:type="spellStart"/>
            <w:r w:rsidRPr="00282F96">
              <w:rPr>
                <w:rFonts w:ascii="Corbel" w:hAnsi="Corbel"/>
                <w:sz w:val="16"/>
                <w:szCs w:val="16"/>
              </w:rPr>
              <w:t>matdag</w:t>
            </w:r>
            <w:proofErr w:type="spellEnd"/>
            <w:r w:rsidRPr="00282F96">
              <w:rPr>
                <w:rFonts w:ascii="Corbel" w:hAnsi="Corbel"/>
                <w:sz w:val="16"/>
                <w:szCs w:val="16"/>
              </w:rPr>
              <w:t>) ontvangen zijn.</w:t>
            </w:r>
          </w:p>
        </w:tc>
      </w:tr>
      <w:tr w:rsidR="00890CD1" w:rsidRPr="001A17B8" w14:paraId="499EB593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0614BD3D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4AC8607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6E13912B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8A8ABFB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9DAA562" w14:textId="77777777" w:rsidR="00890CD1" w:rsidRPr="001E36FF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4077B57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1315B842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7FB51348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0B1AA50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ADFB45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39B8FD57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34A893A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D7F5A5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51603B36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08DBCE9F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3925F55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729A5AC2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73CC5FDB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2863B37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43439780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2698C402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</w:t>
            </w:r>
            <w:r w:rsidRPr="00282F96">
              <w:rPr>
                <w:rFonts w:ascii="Corbel" w:hAnsi="Corbel"/>
                <w:sz w:val="16"/>
                <w:szCs w:val="16"/>
              </w:rPr>
              <w:t>Samenwerkingsverband of specifieke Derde waarop door Inschrijver een beroep wordt gedaan: welke entiteit heeft deze referentie</w:t>
            </w:r>
            <w:r>
              <w:rPr>
                <w:rFonts w:ascii="Corbel" w:hAnsi="Corbel"/>
                <w:sz w:val="16"/>
                <w:szCs w:val="16"/>
              </w:rPr>
              <w:t>-opdracht uitgevoerd?</w:t>
            </w:r>
          </w:p>
        </w:tc>
        <w:tc>
          <w:tcPr>
            <w:tcW w:w="3941" w:type="dxa"/>
            <w:shd w:val="clear" w:color="auto" w:fill="auto"/>
          </w:tcPr>
          <w:p w14:paraId="4DA45120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3C90EA5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3137FE81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317CEE3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13689596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E3F5B08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F941CF2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0273DFE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C81F716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0F10194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58D652EC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0BCD3E96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C2B5B60" w14:textId="700D1F4E" w:rsidR="00890CD1" w:rsidRPr="001B66AA" w:rsidRDefault="000C5BDA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Heeft </w:t>
            </w:r>
            <w:r w:rsidR="00146781">
              <w:rPr>
                <w:rFonts w:ascii="Corbel" w:hAnsi="Corbel"/>
                <w:sz w:val="16"/>
                <w:szCs w:val="16"/>
              </w:rPr>
              <w:t xml:space="preserve">uw </w:t>
            </w:r>
            <w:r w:rsidR="00DD10C8">
              <w:rPr>
                <w:rFonts w:ascii="Corbel" w:hAnsi="Corbel"/>
                <w:sz w:val="16"/>
                <w:szCs w:val="16"/>
              </w:rPr>
              <w:t>organisatie</w:t>
            </w:r>
            <w:r w:rsidR="00146781">
              <w:rPr>
                <w:rFonts w:ascii="Corbel" w:hAnsi="Corbel"/>
                <w:sz w:val="16"/>
                <w:szCs w:val="16"/>
              </w:rPr>
              <w:t xml:space="preserve"> </w:t>
            </w:r>
            <w:r w:rsidR="00DD10C8">
              <w:rPr>
                <w:rFonts w:ascii="Corbel" w:hAnsi="Corbel"/>
                <w:sz w:val="16"/>
                <w:szCs w:val="16"/>
              </w:rPr>
              <w:t xml:space="preserve">voor de referentie-organisatie </w:t>
            </w:r>
            <w:r w:rsidR="001B66AA" w:rsidRPr="00282F96">
              <w:rPr>
                <w:rFonts w:ascii="Corbel" w:hAnsi="Corbel"/>
                <w:sz w:val="16"/>
                <w:szCs w:val="16"/>
              </w:rPr>
              <w:t xml:space="preserve">minimaal 400.000 documenten op jaarbasis </w:t>
            </w:r>
            <w:proofErr w:type="spellStart"/>
            <w:r w:rsidR="001B66AA" w:rsidRPr="00282F96">
              <w:rPr>
                <w:rFonts w:ascii="Corbel" w:hAnsi="Corbel"/>
                <w:sz w:val="16"/>
                <w:szCs w:val="16"/>
              </w:rPr>
              <w:t>gecouverteerd</w:t>
            </w:r>
            <w:proofErr w:type="spellEnd"/>
            <w:r w:rsidR="00E51096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365D5AC7" w14:textId="664932D7" w:rsidR="00890CD1" w:rsidRPr="00EC5DB5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880944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  <w:r w:rsidR="001B66AA">
              <w:rPr>
                <w:rFonts w:ascii="Corbel" w:eastAsia="MS Gothic" w:hAnsi="Corbel"/>
                <w:sz w:val="16"/>
                <w:szCs w:val="16"/>
              </w:rPr>
              <w:t xml:space="preserve">, </w:t>
            </w:r>
            <w:r w:rsidR="001B66AA" w:rsidRPr="001B66AA">
              <w:rPr>
                <w:rFonts w:ascii="Corbel" w:eastAsia="MS Gothic" w:hAnsi="Corbel"/>
                <w:sz w:val="16"/>
                <w:szCs w:val="16"/>
                <w:highlight w:val="lightGray"/>
              </w:rPr>
              <w:t>&lt;aantal&gt;</w:t>
            </w:r>
            <w:r w:rsidR="001B66AA">
              <w:rPr>
                <w:rFonts w:ascii="Corbel" w:eastAsia="MS Gothic" w:hAnsi="Corbel"/>
                <w:sz w:val="16"/>
                <w:szCs w:val="16"/>
              </w:rPr>
              <w:t xml:space="preserve"> documenten op jaarbasis</w:t>
            </w:r>
          </w:p>
          <w:p w14:paraId="36704329" w14:textId="77777777" w:rsidR="00890CD1" w:rsidRPr="00EC5DB5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55789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890CD1"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E51096" w:rsidRPr="001A17B8" w14:paraId="7141F4A6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4B34883" w14:textId="6610D699" w:rsidR="00E51096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Heeft uw organisatie voor de referentie-organisatie </w:t>
            </w:r>
            <w:r>
              <w:rPr>
                <w:rFonts w:ascii="Corbel" w:hAnsi="Corbel"/>
                <w:sz w:val="16"/>
                <w:szCs w:val="16"/>
              </w:rPr>
              <w:t xml:space="preserve">de </w:t>
            </w:r>
            <w:r w:rsidRPr="00282F96">
              <w:rPr>
                <w:rFonts w:ascii="Corbel" w:hAnsi="Corbel"/>
                <w:sz w:val="16"/>
                <w:szCs w:val="16"/>
              </w:rPr>
              <w:t xml:space="preserve">minimaal 400.000 </w:t>
            </w:r>
            <w:proofErr w:type="spellStart"/>
            <w:r>
              <w:rPr>
                <w:rFonts w:ascii="Corbel" w:hAnsi="Corbel"/>
                <w:sz w:val="16"/>
                <w:szCs w:val="16"/>
              </w:rPr>
              <w:t>gecouverteerde</w:t>
            </w:r>
            <w:proofErr w:type="spellEnd"/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282F96">
              <w:rPr>
                <w:rFonts w:ascii="Corbel" w:hAnsi="Corbel"/>
                <w:sz w:val="16"/>
                <w:szCs w:val="16"/>
              </w:rPr>
              <w:t xml:space="preserve">documenten op jaarbasis aangeboden bij een verzender zodat deze tijdig (op </w:t>
            </w:r>
            <w:proofErr w:type="spellStart"/>
            <w:r w:rsidRPr="00282F96">
              <w:rPr>
                <w:rFonts w:ascii="Corbel" w:hAnsi="Corbel"/>
                <w:sz w:val="16"/>
                <w:szCs w:val="16"/>
              </w:rPr>
              <w:t>matdag</w:t>
            </w:r>
            <w:proofErr w:type="spellEnd"/>
            <w:r w:rsidRPr="00282F96">
              <w:rPr>
                <w:rFonts w:ascii="Corbel" w:hAnsi="Corbel"/>
                <w:sz w:val="16"/>
                <w:szCs w:val="16"/>
              </w:rPr>
              <w:t>) ontvangen zijn</w:t>
            </w:r>
            <w:r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541C1A8C" w14:textId="4276F509" w:rsidR="00E51096" w:rsidRPr="00EC5DB5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2245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CF1BF3A" w14:textId="5533621F" w:rsidR="00E51096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875386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E51096" w:rsidRPr="001A17B8" w14:paraId="78AED001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BDE545E" w14:textId="77777777" w:rsidR="00E51096" w:rsidRPr="00282F96" w:rsidRDefault="00E51096" w:rsidP="00E51096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282F96">
              <w:rPr>
                <w:rFonts w:ascii="Corbel" w:hAnsi="Corbel"/>
                <w:sz w:val="16"/>
                <w:szCs w:val="16"/>
              </w:rPr>
              <w:t>De gevraagde kerncompetentie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4B57909C" w14:textId="77777777" w:rsidR="00E51096" w:rsidRPr="00EC5DB5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531729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9539140" w14:textId="77777777" w:rsidR="00E51096" w:rsidRPr="00EC5DB5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3161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Pr="00EC5DB5">
              <w:rPr>
                <w:rFonts w:ascii="Corbel" w:hAnsi="Corbel"/>
                <w:sz w:val="16"/>
                <w:szCs w:val="16"/>
              </w:rPr>
              <w:t xml:space="preserve"> </w:t>
            </w:r>
            <w:r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15F849A0" w14:textId="77777777" w:rsidR="00E51096" w:rsidRPr="00EC5DB5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12D3EE3" w14:textId="77777777" w:rsidR="00E51096" w:rsidRPr="00EC5DB5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FD27A68" w14:textId="77777777" w:rsidR="00E51096" w:rsidRPr="00EC5DB5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E51096" w:rsidRPr="001A17B8" w14:paraId="2A6DAC66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56EA9AD" w14:textId="77777777" w:rsidR="00E51096" w:rsidRPr="00282F96" w:rsidRDefault="00E51096" w:rsidP="00E51096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282F96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617040AA" w14:textId="77777777" w:rsidR="00E51096" w:rsidRPr="00376FA8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51096" w:rsidRPr="001A17B8" w14:paraId="3D074ED0" w14:textId="77777777" w:rsidTr="000C5BDA">
        <w:trPr>
          <w:trHeight w:val="20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4C7B9B72" w14:textId="77777777" w:rsidR="00E51096" w:rsidRPr="00282F96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282F96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E51096" w:rsidRPr="001A17B8" w14:paraId="6DC69FBE" w14:textId="77777777" w:rsidTr="000C5BDA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5C6758B4" w14:textId="77777777" w:rsidR="00E51096" w:rsidRPr="00282F96" w:rsidRDefault="00E51096" w:rsidP="00E51096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282F96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tevredenheid uitvoeren van deze referentie-opdracht, ervaring te hebben met bovengenoemde kerncompetentie. </w:t>
            </w:r>
          </w:p>
          <w:p w14:paraId="03C2D4C0" w14:textId="77777777" w:rsidR="00E51096" w:rsidRPr="00282F96" w:rsidRDefault="00E51096" w:rsidP="00E51096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646877AE" w14:textId="77777777" w:rsidR="00E51096" w:rsidRPr="00282F96" w:rsidRDefault="00E51096" w:rsidP="00E51096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282F96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Dit kan bij de referent worden geverifieerd zonder voorafgaande toestemming 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16C43551" w14:textId="77777777" w:rsidR="00E51096" w:rsidRPr="00A019E4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59776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03E1582" w14:textId="77777777" w:rsidR="00E51096" w:rsidRPr="001A17B8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87665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68CBCEBA" w14:textId="77777777" w:rsidR="00E51096" w:rsidRPr="001A17B8" w:rsidRDefault="00E51096" w:rsidP="00E5109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77EB3302" w14:textId="77777777" w:rsidR="00890CD1" w:rsidRDefault="00890CD1" w:rsidP="00890CD1">
      <w:pPr>
        <w:spacing w:after="200" w:line="276" w:lineRule="auto"/>
      </w:pPr>
    </w:p>
    <w:p w14:paraId="11DCFC12" w14:textId="1510BEA7" w:rsidR="00890CD1" w:rsidRDefault="00890CD1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890CD1" w:rsidRPr="00CF3901" w14:paraId="2CB5D7CF" w14:textId="77777777" w:rsidTr="000F2330">
        <w:trPr>
          <w:trHeight w:val="20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D73F6A3" w14:textId="3BA0EBB1" w:rsidR="00890CD1" w:rsidRPr="00A57DF0" w:rsidRDefault="00890CD1" w:rsidP="009B3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>Kerncompetentie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EC5DB5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4</w:t>
            </w:r>
            <w:r w:rsidRPr="00A57DF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64C9CC77" w14:textId="30FD4A0C" w:rsidR="00890CD1" w:rsidRPr="00100C32" w:rsidRDefault="00100C32" w:rsidP="009B3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Verdana"/>
                <w:bCs/>
                <w:color w:val="FFFFFF" w:themeColor="background1"/>
                <w:szCs w:val="18"/>
              </w:rPr>
            </w:pPr>
            <w:r w:rsidRPr="00100C3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Inschrijver heeft voor een referentie-organisatie minimaal 200.000 documenten fysiek en digitaal gearchiveerd </w:t>
            </w:r>
            <w:proofErr w:type="gramStart"/>
            <w:r w:rsidRPr="00100C3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conform</w:t>
            </w:r>
            <w:proofErr w:type="gramEnd"/>
            <w:r w:rsidRPr="00100C32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 xml:space="preserve"> de geldende wet- en regelgeving op het gebied van archivering.</w:t>
            </w:r>
          </w:p>
        </w:tc>
      </w:tr>
      <w:tr w:rsidR="00890CD1" w:rsidRPr="001A17B8" w14:paraId="24E3856D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5724ED39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EAD996B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61ED38E2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7825B1F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EEE9AC3" w14:textId="77777777" w:rsidR="00890CD1" w:rsidRPr="001E36FF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2B41743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2769BA42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64AC243F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3AF75F2D" w14:textId="77777777" w:rsidR="00890CD1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F0B1677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6CC0D0A3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E1B467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76A86C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42648A0F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3C10E956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FD46646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750AC549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26113A6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DF9D91A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55B9AAB6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393F71B0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proofErr w:type="gramStart"/>
            <w:r w:rsidRPr="00100C32">
              <w:rPr>
                <w:rFonts w:ascii="Corbel" w:hAnsi="Corbel"/>
                <w:sz w:val="16"/>
                <w:szCs w:val="16"/>
              </w:rPr>
              <w:t>Indien</w:t>
            </w:r>
            <w:proofErr w:type="gramEnd"/>
            <w:r w:rsidRPr="00100C32">
              <w:rPr>
                <w:rFonts w:ascii="Corbel" w:hAnsi="Corbel"/>
                <w:sz w:val="16"/>
                <w:szCs w:val="16"/>
              </w:rPr>
              <w:t xml:space="preserve"> de referentie-opdracht is uitgevoerd door een specifieke deelnemer aan Samenwerkingsverband of specifieke Derde waarop door 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51F943A1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2A45765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76A0F5AD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4ED6ECF8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Korte omschrijving van werkzaamheden waaruit de gevraagde kerncompetentie blijkt:</w:t>
            </w:r>
          </w:p>
          <w:p w14:paraId="264DD2AB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297A52B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EA81B31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22805F5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4797C12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3997FF4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72CE7D11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3D2CC176" w14:textId="77777777" w:rsidTr="000F2330">
        <w:trPr>
          <w:trHeight w:val="567"/>
          <w:jc w:val="center"/>
        </w:trPr>
        <w:tc>
          <w:tcPr>
            <w:tcW w:w="5076" w:type="dxa"/>
            <w:shd w:val="clear" w:color="auto" w:fill="auto"/>
          </w:tcPr>
          <w:p w14:paraId="17FDDB78" w14:textId="24533602" w:rsidR="00890CD1" w:rsidRPr="000F2330" w:rsidRDefault="000F233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Cs/>
                <w:sz w:val="16"/>
                <w:szCs w:val="16"/>
              </w:rPr>
            </w:pPr>
            <w:r>
              <w:rPr>
                <w:rFonts w:ascii="Corbel" w:hAnsi="Corbel"/>
                <w:bCs/>
                <w:sz w:val="16"/>
                <w:szCs w:val="16"/>
              </w:rPr>
              <w:t xml:space="preserve">Heeft uw organisatie voor de referentie-organisatie </w:t>
            </w:r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minimaal 200.000 documenten fysiek en digitaal gearchiveerd </w:t>
            </w:r>
            <w:proofErr w:type="gramStart"/>
            <w:r w:rsidRPr="00EC5DB5">
              <w:rPr>
                <w:rFonts w:ascii="Corbel" w:hAnsi="Corbel"/>
                <w:bCs/>
                <w:sz w:val="16"/>
                <w:szCs w:val="16"/>
              </w:rPr>
              <w:t>conform</w:t>
            </w:r>
            <w:proofErr w:type="gramEnd"/>
            <w:r w:rsidRPr="00EC5DB5">
              <w:rPr>
                <w:rFonts w:ascii="Corbel" w:hAnsi="Corbel"/>
                <w:bCs/>
                <w:sz w:val="16"/>
                <w:szCs w:val="16"/>
              </w:rPr>
              <w:t xml:space="preserve"> de geldende wet- en regelgeving op het gebied van archivering</w:t>
            </w:r>
            <w:r>
              <w:rPr>
                <w:rFonts w:ascii="Corbel" w:hAnsi="Corbel"/>
                <w:bCs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00D95A8C" w14:textId="26CB14B7" w:rsidR="00890CD1" w:rsidRPr="00EC5DB5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97879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  <w:r w:rsidR="000F2330">
              <w:rPr>
                <w:rFonts w:ascii="Corbel" w:eastAsia="MS Gothic" w:hAnsi="Corbel"/>
                <w:sz w:val="16"/>
                <w:szCs w:val="16"/>
              </w:rPr>
              <w:t xml:space="preserve">, </w:t>
            </w:r>
            <w:r w:rsidR="000F2330" w:rsidRPr="000F2330">
              <w:rPr>
                <w:rFonts w:ascii="Corbel" w:eastAsia="MS Gothic" w:hAnsi="Corbel"/>
                <w:sz w:val="16"/>
                <w:szCs w:val="16"/>
                <w:highlight w:val="lightGray"/>
              </w:rPr>
              <w:t>&lt;aantal&gt;</w:t>
            </w:r>
            <w:r w:rsidR="000F2330">
              <w:rPr>
                <w:rFonts w:ascii="Corbel" w:eastAsia="MS Gothic" w:hAnsi="Corbel"/>
                <w:sz w:val="16"/>
                <w:szCs w:val="16"/>
              </w:rPr>
              <w:t xml:space="preserve"> documenten</w:t>
            </w:r>
          </w:p>
          <w:p w14:paraId="2D735912" w14:textId="77777777" w:rsidR="00890CD1" w:rsidRPr="00EC5DB5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99676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EC5DB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890CD1" w:rsidRPr="00EC5DB5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 w:rsidRPr="00EC5DB5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890CD1" w:rsidRPr="001A17B8" w14:paraId="269763A3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3F959D1D" w14:textId="77777777" w:rsidR="00890CD1" w:rsidRPr="00100C32" w:rsidRDefault="00890CD1" w:rsidP="009B3F2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De gevraagde kerncompetentie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69B949FC" w14:textId="77777777" w:rsidR="00890CD1" w:rsidRPr="00A019E4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84940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4582A55" w14:textId="77777777" w:rsidR="00890CD1" w:rsidRPr="00A019E4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1416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890CD1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890CD1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55CB3EE" w14:textId="77777777" w:rsidR="00890CD1" w:rsidRPr="00A019E4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06F7C05" w14:textId="77777777" w:rsidR="00890CD1" w:rsidRPr="00A019E4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FF57507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90CD1" w:rsidRPr="001A17B8" w14:paraId="08C52661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8D632BE" w14:textId="77777777" w:rsidR="00890CD1" w:rsidRPr="00100C32" w:rsidRDefault="00890CD1" w:rsidP="009B3F2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00C32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6C656449" w14:textId="77777777" w:rsidR="00890CD1" w:rsidRPr="00376FA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90CD1" w:rsidRPr="001A17B8" w14:paraId="4A1B5126" w14:textId="77777777" w:rsidTr="000F2330">
        <w:trPr>
          <w:trHeight w:val="20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0E5E1369" w14:textId="77777777" w:rsidR="00890CD1" w:rsidRPr="00100C32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00C32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890CD1" w:rsidRPr="001A17B8" w14:paraId="403D5A44" w14:textId="77777777" w:rsidTr="000F2330">
        <w:trPr>
          <w:trHeight w:val="20"/>
          <w:jc w:val="center"/>
        </w:trPr>
        <w:tc>
          <w:tcPr>
            <w:tcW w:w="5076" w:type="dxa"/>
            <w:shd w:val="clear" w:color="auto" w:fill="auto"/>
          </w:tcPr>
          <w:p w14:paraId="15050CE1" w14:textId="77777777" w:rsidR="00890CD1" w:rsidRPr="00100C32" w:rsidRDefault="00890CD1" w:rsidP="009B3F2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00C32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tevredenheid uitvoeren van deze referentie-opdracht, ervaring te hebben met bovengenoemde kerncompetentie. </w:t>
            </w:r>
          </w:p>
          <w:p w14:paraId="7DCBC0B1" w14:textId="77777777" w:rsidR="00890CD1" w:rsidRPr="00100C32" w:rsidRDefault="00890CD1" w:rsidP="009B3F2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CAC45E8" w14:textId="77777777" w:rsidR="00890CD1" w:rsidRPr="00100C32" w:rsidRDefault="00890CD1" w:rsidP="009B3F22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100C32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Dit kan bij de referent worden geverifieerd zonder voorafgaande toestemming 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480295A5" w14:textId="77777777" w:rsidR="00890CD1" w:rsidRPr="00A019E4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802430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2633B5E8" w14:textId="77777777" w:rsidR="00890CD1" w:rsidRPr="001A17B8" w:rsidRDefault="00000000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9571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0CD1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90CD1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890CD1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890CD1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890CD1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28D64C64" w14:textId="77777777" w:rsidR="00890CD1" w:rsidRPr="001A17B8" w:rsidRDefault="00890CD1" w:rsidP="009B3F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0CBCB68D" w14:textId="77777777" w:rsidR="00890CD1" w:rsidRDefault="00890CD1" w:rsidP="00890CD1">
      <w:pPr>
        <w:spacing w:after="200" w:line="276" w:lineRule="auto"/>
      </w:pPr>
    </w:p>
    <w:p w14:paraId="3E6EC7F0" w14:textId="77777777" w:rsidR="00287178" w:rsidRDefault="00287178" w:rsidP="007650B2">
      <w:pPr>
        <w:spacing w:after="200" w:line="276" w:lineRule="auto"/>
      </w:pPr>
    </w:p>
    <w:sectPr w:rsidR="00287178" w:rsidSect="00376FA8">
      <w:footerReference w:type="default" r:id="rId11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7E265" w14:textId="77777777" w:rsidR="0010101E" w:rsidRDefault="0010101E" w:rsidP="00A57DF0">
      <w:pPr>
        <w:spacing w:line="240" w:lineRule="auto"/>
      </w:pPr>
      <w:r>
        <w:separator/>
      </w:r>
    </w:p>
  </w:endnote>
  <w:endnote w:type="continuationSeparator" w:id="0">
    <w:p w14:paraId="5099703F" w14:textId="77777777" w:rsidR="0010101E" w:rsidRDefault="0010101E" w:rsidP="00A5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Content>
      <w:p w14:paraId="3EC780B4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087AF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06A14D77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A4941" w14:textId="77777777" w:rsidR="0010101E" w:rsidRDefault="0010101E" w:rsidP="00A57DF0">
      <w:pPr>
        <w:spacing w:line="240" w:lineRule="auto"/>
      </w:pPr>
      <w:r>
        <w:separator/>
      </w:r>
    </w:p>
  </w:footnote>
  <w:footnote w:type="continuationSeparator" w:id="0">
    <w:p w14:paraId="42BA8225" w14:textId="77777777" w:rsidR="0010101E" w:rsidRDefault="0010101E" w:rsidP="00A57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9222">
    <w:abstractNumId w:val="0"/>
  </w:num>
  <w:num w:numId="2" w16cid:durableId="116534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1A"/>
    <w:rsid w:val="00064E11"/>
    <w:rsid w:val="00087AF2"/>
    <w:rsid w:val="000A5C56"/>
    <w:rsid w:val="000C5BDA"/>
    <w:rsid w:val="000F2330"/>
    <w:rsid w:val="00100A15"/>
    <w:rsid w:val="00100C32"/>
    <w:rsid w:val="0010101E"/>
    <w:rsid w:val="00125F21"/>
    <w:rsid w:val="00133F0C"/>
    <w:rsid w:val="00146781"/>
    <w:rsid w:val="00181DCC"/>
    <w:rsid w:val="001B66AA"/>
    <w:rsid w:val="001E36FF"/>
    <w:rsid w:val="002250FD"/>
    <w:rsid w:val="002330A6"/>
    <w:rsid w:val="00282F96"/>
    <w:rsid w:val="00287178"/>
    <w:rsid w:val="00294186"/>
    <w:rsid w:val="003265BB"/>
    <w:rsid w:val="00376002"/>
    <w:rsid w:val="00376FA8"/>
    <w:rsid w:val="004045F0"/>
    <w:rsid w:val="0047548D"/>
    <w:rsid w:val="00520270"/>
    <w:rsid w:val="00567C94"/>
    <w:rsid w:val="005C5086"/>
    <w:rsid w:val="006118E1"/>
    <w:rsid w:val="00632837"/>
    <w:rsid w:val="006F774A"/>
    <w:rsid w:val="00702A25"/>
    <w:rsid w:val="007576F1"/>
    <w:rsid w:val="007650B2"/>
    <w:rsid w:val="007B2A9F"/>
    <w:rsid w:val="008717DD"/>
    <w:rsid w:val="00890CD1"/>
    <w:rsid w:val="008A5C68"/>
    <w:rsid w:val="008D7E80"/>
    <w:rsid w:val="00904410"/>
    <w:rsid w:val="009933A0"/>
    <w:rsid w:val="009C6F8E"/>
    <w:rsid w:val="009E429F"/>
    <w:rsid w:val="00A019E4"/>
    <w:rsid w:val="00A57DF0"/>
    <w:rsid w:val="00AD501A"/>
    <w:rsid w:val="00B931A6"/>
    <w:rsid w:val="00BF0BD9"/>
    <w:rsid w:val="00C12F22"/>
    <w:rsid w:val="00C54DEB"/>
    <w:rsid w:val="00CA7E1E"/>
    <w:rsid w:val="00CE7F7A"/>
    <w:rsid w:val="00D06D74"/>
    <w:rsid w:val="00D155E8"/>
    <w:rsid w:val="00D31F90"/>
    <w:rsid w:val="00D82414"/>
    <w:rsid w:val="00DD10C8"/>
    <w:rsid w:val="00DD2AF9"/>
    <w:rsid w:val="00E51096"/>
    <w:rsid w:val="00E76EC8"/>
    <w:rsid w:val="00EC5DB5"/>
    <w:rsid w:val="00EE6690"/>
    <w:rsid w:val="00FE135A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53775"/>
  <w15:docId w15:val="{9C7BD07F-390D-48BC-A05D-9A5A7AD3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kMuller\Pro10\Pro10%20-%20Data\Kennisdomeinen\0.%20Aanbestedingstemplates\9.%20Overige%20veel%20voorkomende%20bijlagen\6mei22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Props1.xml><?xml version="1.0" encoding="utf-8"?>
<ds:datastoreItem xmlns:ds="http://schemas.openxmlformats.org/officeDocument/2006/customXml" ds:itemID="{0BF2240F-9FD4-43C8-A87E-3CBF9C6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6EA2C-2CBB-433B-83A0-8ADBBDE7E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835FB-6F56-4CC4-A1D8-AF8B875F1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137766-1D0D-4887-8ECA-7BC4F645D14F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6mei22_Bijlage Format kerncompetenties</Template>
  <TotalTime>16</TotalTime>
  <Pages>4</Pages>
  <Words>1399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 Muller</dc:creator>
  <cp:lastModifiedBy>Emily van der Linden</cp:lastModifiedBy>
  <cp:revision>22</cp:revision>
  <dcterms:created xsi:type="dcterms:W3CDTF">2024-07-10T11:15:00Z</dcterms:created>
  <dcterms:modified xsi:type="dcterms:W3CDTF">2024-07-23T09:50:00Z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45500</vt:r8>
  </property>
  <property fmtid="{D5CDD505-2E9C-101B-9397-08002B2CF9AE}" pid="4" name="MediaServiceImageTags">
    <vt:lpwstr/>
  </property>
</Properties>
</file>